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2222" w14:textId="3E5F763F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S2-231</w:t>
        </w:r>
        <w:r w:rsidR="00AE1F0C">
          <w:rPr>
            <w:b/>
            <w:i/>
            <w:noProof/>
            <w:sz w:val="28"/>
          </w:rPr>
          <w:t>2158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15BC0315" w14:textId="27BF6DAF" w:rsidR="0031142D" w:rsidRDefault="00000000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fldSimple w:instr=" DOCPROPERTY  Location  \* MERGEFORMAT ">
        <w:r w:rsidR="00A04F05">
          <w:rPr>
            <w:noProof/>
            <w:sz w:val="24"/>
          </w:rPr>
          <w:t>Chicago, USA</w:t>
        </w:r>
      </w:fldSimple>
      <w:r w:rsidR="00A04F05">
        <w:rPr>
          <w:noProof/>
          <w:sz w:val="24"/>
        </w:rPr>
        <w:t>,</w:t>
      </w:r>
      <w:r w:rsidR="00A04F05" w:rsidRPr="00657931">
        <w:rPr>
          <w:noProof/>
          <w:sz w:val="24"/>
        </w:rPr>
        <w:t xml:space="preserve"> 13-17 November</w:t>
      </w:r>
      <w:r w:rsidR="00A04F05">
        <w:rPr>
          <w:noProof/>
          <w:sz w:val="24"/>
        </w:rPr>
        <w:t xml:space="preserve">, </w:t>
      </w:r>
      <w:fldSimple w:instr=" DOCPROPERTY  EndDate  \* MERGEFORMAT ">
        <w:r w:rsidR="00A04F05">
          <w:rPr>
            <w:noProof/>
            <w:sz w:val="24"/>
          </w:rPr>
          <w:t>2023</w:t>
        </w:r>
      </w:fldSimple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2449967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024EF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33595326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2"/>
      <w:r w:rsidR="00A83B34" w:rsidRPr="00A83B34">
        <w:rPr>
          <w:rFonts w:ascii="Arial" w:hAnsi="Arial" w:cs="Arial"/>
          <w:b/>
          <w:bCs/>
          <w:sz w:val="22"/>
          <w:szCs w:val="22"/>
        </w:rPr>
        <w:t>231</w:t>
      </w:r>
      <w:r w:rsidR="00750A29">
        <w:rPr>
          <w:rFonts w:ascii="Arial" w:hAnsi="Arial" w:cs="Arial"/>
          <w:b/>
          <w:bCs/>
          <w:sz w:val="22"/>
          <w:szCs w:val="22"/>
        </w:rPr>
        <w:t>1961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3"/>
    <w:bookmarkEnd w:id="4"/>
    <w:bookmarkEnd w:id="5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6"/>
      <w:bookmarkEnd w:id="7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D52C7E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52C7E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D52C7E">
        <w:rPr>
          <w:rFonts w:ascii="Arial" w:hAnsi="Arial" w:cs="Arial"/>
          <w:b/>
          <w:bCs/>
          <w:sz w:val="22"/>
          <w:szCs w:val="22"/>
          <w:lang w:val="en-CA"/>
        </w:rPr>
        <w:tab/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160F48D6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1F0C">
        <w:rPr>
          <w:rFonts w:ascii="Arial" w:hAnsi="Arial" w:cs="Arial"/>
          <w:bCs/>
        </w:rPr>
        <w:t xml:space="preserve">S2-2312155, </w:t>
      </w:r>
      <w:r w:rsidR="009E0C5B">
        <w:rPr>
          <w:rFonts w:ascii="Arial" w:hAnsi="Arial" w:cs="Arial"/>
          <w:bCs/>
        </w:rPr>
        <w:t>S2-2312156, S2-2312157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63D7F275" w:rsidR="00AD4DB3" w:rsidRDefault="00C868F9" w:rsidP="00F017C0">
      <w:pPr>
        <w:adjustRightInd/>
        <w:rPr>
          <w:rFonts w:ascii="Arial" w:hAnsi="Arial" w:cs="Arial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AF01E8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AF01E8" w:rsidRPr="00AF01E8">
        <w:rPr>
          <w:rFonts w:ascii="Arial" w:hAnsi="Arial" w:cs="Arial"/>
          <w:bCs/>
          <w:sz w:val="22"/>
          <w:szCs w:val="22"/>
        </w:rPr>
        <w:t xml:space="preserve">Issues on </w:t>
      </w:r>
      <w:r w:rsidR="00A36605">
        <w:rPr>
          <w:rFonts w:ascii="Arial" w:hAnsi="Arial" w:cs="Arial"/>
          <w:bCs/>
          <w:sz w:val="22"/>
          <w:szCs w:val="22"/>
        </w:rPr>
        <w:t xml:space="preserve">packet delay </w:t>
      </w:r>
      <w:r w:rsidR="006D2812">
        <w:rPr>
          <w:rFonts w:ascii="Arial" w:hAnsi="Arial" w:cs="Arial"/>
          <w:bCs/>
          <w:sz w:val="22"/>
          <w:szCs w:val="22"/>
        </w:rPr>
        <w:t>measurement</w:t>
      </w:r>
      <w:r w:rsidR="00AF01E8">
        <w:rPr>
          <w:rFonts w:ascii="Arial" w:hAnsi="Arial" w:cs="Arial"/>
          <w:bCs/>
          <w:sz w:val="22"/>
          <w:szCs w:val="22"/>
        </w:rPr>
        <w:t xml:space="preserve">. </w:t>
      </w:r>
      <w:r w:rsidR="00237402">
        <w:rPr>
          <w:rFonts w:ascii="Arial" w:hAnsi="Arial" w:cs="Arial"/>
          <w:bCs/>
          <w:sz w:val="22"/>
          <w:szCs w:val="22"/>
        </w:rPr>
        <w:t xml:space="preserve">SA2 has </w:t>
      </w:r>
      <w:r w:rsidR="00C07CA2">
        <w:rPr>
          <w:rFonts w:ascii="Arial" w:hAnsi="Arial" w:cs="Arial"/>
          <w:bCs/>
          <w:sz w:val="22"/>
          <w:szCs w:val="22"/>
        </w:rPr>
        <w:t xml:space="preserve">discussed </w:t>
      </w:r>
      <w:r w:rsidR="00AD4DB3">
        <w:rPr>
          <w:rFonts w:ascii="Arial" w:hAnsi="Arial" w:cs="Arial"/>
          <w:bCs/>
          <w:sz w:val="22"/>
          <w:szCs w:val="22"/>
        </w:rPr>
        <w:t>CT4 questions and provide</w:t>
      </w:r>
      <w:r w:rsidR="004A1B7E">
        <w:rPr>
          <w:rFonts w:ascii="Arial" w:hAnsi="Arial" w:cs="Arial"/>
          <w:bCs/>
          <w:sz w:val="22"/>
          <w:szCs w:val="22"/>
        </w:rPr>
        <w:t>s</w:t>
      </w:r>
      <w:r w:rsidR="00AD4DB3">
        <w:rPr>
          <w:rFonts w:ascii="Arial" w:hAnsi="Arial" w:cs="Arial"/>
          <w:bCs/>
          <w:sz w:val="22"/>
          <w:szCs w:val="22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730499DD" w:rsidR="002076C7" w:rsidRPr="009C36A1" w:rsidRDefault="000A467B" w:rsidP="00AD4DB3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79CB5CE0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 and maximum 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for event-based reporting when the minim</w:t>
      </w:r>
      <w:r w:rsidR="00E901A4">
        <w:rPr>
          <w:rFonts w:ascii="Arial" w:hAnsi="Arial" w:cs="Arial"/>
        </w:rPr>
        <w:t>um</w:t>
      </w:r>
      <w:r w:rsidRPr="009C36A1">
        <w:rPr>
          <w:rFonts w:ascii="Arial" w:hAnsi="Arial" w:cs="Arial"/>
        </w:rPr>
        <w:t xml:space="preserve"> waiting timer is over</w:t>
      </w:r>
      <w:r w:rsidR="00A36D3B">
        <w:rPr>
          <w:rFonts w:ascii="Arial" w:hAnsi="Arial" w:cs="Arial"/>
        </w:rPr>
        <w:t xml:space="preserve"> </w:t>
      </w:r>
      <w:r w:rsidR="008664CC" w:rsidRPr="009C36A1">
        <w:rPr>
          <w:rFonts w:ascii="Arial" w:hAnsi="Arial" w:cs="Arial"/>
        </w:rPr>
        <w:t xml:space="preserve">or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52B4D71F" w:rsidR="0031142D" w:rsidRDefault="00E93A41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47B49525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75CA9543" w14:textId="77CD2FF6" w:rsidR="00D52C7E" w:rsidRDefault="00D52C7E" w:rsidP="00D52C7E">
      <w:pPr>
        <w:overflowPunct/>
        <w:autoSpaceDE/>
        <w:autoSpaceDN/>
        <w:adjustRightInd/>
        <w:spacing w:after="120"/>
        <w:ind w:left="1134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5DDB1" w14:textId="53E52F67" w:rsidR="00D52C7E" w:rsidRPr="00D52C7E" w:rsidRDefault="00D52C7E" w:rsidP="00D52C7E">
      <w:pPr>
        <w:tabs>
          <w:tab w:val="left" w:pos="5103"/>
        </w:tabs>
        <w:spacing w:after="120"/>
        <w:rPr>
          <w:rFonts w:ascii="Arial" w:hAnsi="Arial" w:cs="Arial"/>
          <w:lang w:val="en-CA"/>
        </w:rPr>
      </w:pPr>
      <w:r w:rsidRPr="00D52C7E">
        <w:rPr>
          <w:rFonts w:ascii="Arial" w:hAnsi="Arial" w:cs="Arial"/>
          <w:bCs/>
          <w:lang w:val="en-CA"/>
        </w:rPr>
        <w:t>SA2#160-Ad hoc-e                 2024/01/22 – 2024/01/29</w:t>
      </w:r>
      <w:r w:rsidRPr="00D52C7E">
        <w:rPr>
          <w:rFonts w:ascii="Arial" w:hAnsi="Arial" w:cs="Arial"/>
          <w:bCs/>
          <w:lang w:val="en-CA"/>
        </w:rPr>
        <w:tab/>
        <w:t>Elec</w:t>
      </w:r>
      <w:r>
        <w:rPr>
          <w:rFonts w:ascii="Arial" w:hAnsi="Arial" w:cs="Arial"/>
          <w:bCs/>
          <w:lang w:val="en-CA"/>
        </w:rPr>
        <w:t>tronic meeting</w:t>
      </w:r>
    </w:p>
    <w:p w14:paraId="0E438D14" w14:textId="26E72BA9" w:rsidR="00DE127E" w:rsidRPr="00D52C7E" w:rsidRDefault="00DE127E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  <w:r w:rsidRPr="00D52C7E">
        <w:rPr>
          <w:rFonts w:ascii="Arial" w:hAnsi="Arial" w:cs="Arial"/>
          <w:bCs/>
          <w:lang w:val="sv-SE"/>
        </w:rPr>
        <w:t>SA2#161</w:t>
      </w:r>
      <w:r w:rsidR="006C00AF" w:rsidRPr="00D52C7E">
        <w:rPr>
          <w:rFonts w:ascii="Arial" w:hAnsi="Arial" w:cs="Arial"/>
          <w:bCs/>
          <w:lang w:val="sv-SE"/>
        </w:rPr>
        <w:t xml:space="preserve">                 </w:t>
      </w:r>
      <w:r w:rsidR="00C168E6" w:rsidRPr="00D52C7E">
        <w:rPr>
          <w:rFonts w:ascii="Arial" w:hAnsi="Arial" w:cs="Arial"/>
          <w:bCs/>
          <w:lang w:val="sv-SE"/>
        </w:rPr>
        <w:t>2024</w:t>
      </w:r>
      <w:r w:rsidR="007C1980" w:rsidRPr="00D52C7E">
        <w:rPr>
          <w:rFonts w:ascii="Arial" w:hAnsi="Arial" w:cs="Arial"/>
          <w:bCs/>
          <w:lang w:val="sv-SE"/>
        </w:rPr>
        <w:t>/</w:t>
      </w:r>
      <w:r w:rsidR="00C168E6" w:rsidRPr="00D52C7E">
        <w:rPr>
          <w:rFonts w:ascii="Arial" w:hAnsi="Arial" w:cs="Arial"/>
          <w:bCs/>
          <w:lang w:val="sv-SE"/>
        </w:rPr>
        <w:t>02</w:t>
      </w:r>
      <w:r w:rsidR="007C1980" w:rsidRPr="00D52C7E">
        <w:rPr>
          <w:rFonts w:ascii="Arial" w:hAnsi="Arial" w:cs="Arial"/>
          <w:bCs/>
          <w:lang w:val="sv-SE"/>
        </w:rPr>
        <w:t>/</w:t>
      </w:r>
      <w:r w:rsidR="00A4280E" w:rsidRPr="00D52C7E">
        <w:rPr>
          <w:rFonts w:ascii="Arial" w:hAnsi="Arial" w:cs="Arial"/>
          <w:bCs/>
          <w:lang w:val="sv-SE"/>
        </w:rPr>
        <w:t>2</w:t>
      </w:r>
      <w:r w:rsidR="00C168E6" w:rsidRPr="00D52C7E">
        <w:rPr>
          <w:rFonts w:ascii="Arial" w:hAnsi="Arial" w:cs="Arial"/>
          <w:bCs/>
          <w:lang w:val="sv-SE"/>
        </w:rPr>
        <w:t xml:space="preserve">6 </w:t>
      </w:r>
      <w:r w:rsidR="00DA7E46" w:rsidRPr="00D52C7E">
        <w:rPr>
          <w:rFonts w:ascii="Arial" w:hAnsi="Arial" w:cs="Arial"/>
          <w:bCs/>
          <w:lang w:val="sv-SE"/>
        </w:rPr>
        <w:t>–</w:t>
      </w:r>
      <w:r w:rsidR="00383E7B" w:rsidRPr="00D52C7E">
        <w:rPr>
          <w:rFonts w:ascii="Arial" w:hAnsi="Arial" w:cs="Arial"/>
          <w:bCs/>
          <w:lang w:val="sv-SE"/>
        </w:rPr>
        <w:t xml:space="preserve"> </w:t>
      </w:r>
      <w:r w:rsidR="00C168E6" w:rsidRPr="00D52C7E">
        <w:rPr>
          <w:rFonts w:ascii="Arial" w:hAnsi="Arial" w:cs="Arial"/>
          <w:bCs/>
          <w:lang w:val="sv-SE"/>
        </w:rPr>
        <w:t>2024</w:t>
      </w:r>
      <w:r w:rsidR="00DA7E46" w:rsidRPr="00D52C7E">
        <w:rPr>
          <w:rFonts w:ascii="Arial" w:hAnsi="Arial" w:cs="Arial"/>
          <w:bCs/>
          <w:lang w:val="sv-SE"/>
        </w:rPr>
        <w:t>/</w:t>
      </w:r>
      <w:r w:rsidR="00C168E6" w:rsidRPr="00D52C7E">
        <w:rPr>
          <w:rFonts w:ascii="Arial" w:hAnsi="Arial" w:cs="Arial"/>
          <w:bCs/>
          <w:lang w:val="sv-SE"/>
        </w:rPr>
        <w:t>03</w:t>
      </w:r>
      <w:r w:rsidR="00DA7E46" w:rsidRPr="00D52C7E">
        <w:rPr>
          <w:rFonts w:ascii="Arial" w:hAnsi="Arial" w:cs="Arial"/>
          <w:bCs/>
          <w:lang w:val="sv-SE"/>
        </w:rPr>
        <w:t>/</w:t>
      </w:r>
      <w:r w:rsidR="00C168E6" w:rsidRPr="00D52C7E">
        <w:rPr>
          <w:rFonts w:ascii="Arial" w:hAnsi="Arial" w:cs="Arial"/>
          <w:bCs/>
          <w:lang w:val="sv-SE"/>
        </w:rPr>
        <w:t>01</w:t>
      </w:r>
      <w:r w:rsidR="00C168E6" w:rsidRPr="00D52C7E">
        <w:rPr>
          <w:rFonts w:ascii="Arial" w:hAnsi="Arial" w:cs="Arial"/>
          <w:bCs/>
          <w:lang w:val="sv-SE"/>
        </w:rPr>
        <w:tab/>
      </w:r>
      <w:r w:rsidR="001959A6" w:rsidRPr="00D52C7E">
        <w:rPr>
          <w:rFonts w:ascii="Arial" w:hAnsi="Arial" w:cs="Arial"/>
          <w:bCs/>
          <w:lang w:val="sv-SE"/>
        </w:rPr>
        <w:t>Athens</w:t>
      </w:r>
    </w:p>
    <w:p w14:paraId="19F49CBD" w14:textId="77777777" w:rsidR="001959A6" w:rsidRPr="00D52C7E" w:rsidRDefault="001959A6">
      <w:pPr>
        <w:tabs>
          <w:tab w:val="left" w:pos="5103"/>
        </w:tabs>
        <w:spacing w:after="120"/>
        <w:rPr>
          <w:rFonts w:ascii="Arial" w:hAnsi="Arial" w:cs="Arial"/>
          <w:lang w:val="en-CA"/>
        </w:rPr>
      </w:pPr>
    </w:p>
    <w:sectPr w:rsidR="001959A6" w:rsidRPr="00D52C7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0BA83" w14:textId="77777777" w:rsidR="009B54F5" w:rsidRDefault="009B54F5">
      <w:pPr>
        <w:spacing w:after="0"/>
      </w:pPr>
      <w:r>
        <w:separator/>
      </w:r>
    </w:p>
  </w:endnote>
  <w:endnote w:type="continuationSeparator" w:id="0">
    <w:p w14:paraId="6C77B7E3" w14:textId="77777777" w:rsidR="009B54F5" w:rsidRDefault="009B54F5">
      <w:pPr>
        <w:spacing w:after="0"/>
      </w:pPr>
      <w:r>
        <w:continuationSeparator/>
      </w:r>
    </w:p>
  </w:endnote>
  <w:endnote w:type="continuationNotice" w:id="1">
    <w:p w14:paraId="097125F1" w14:textId="77777777" w:rsidR="009B54F5" w:rsidRDefault="009B54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CEE53" w14:textId="77777777" w:rsidR="009B54F5" w:rsidRDefault="009B54F5">
      <w:pPr>
        <w:spacing w:after="0"/>
      </w:pPr>
      <w:r>
        <w:separator/>
      </w:r>
    </w:p>
  </w:footnote>
  <w:footnote w:type="continuationSeparator" w:id="0">
    <w:p w14:paraId="0F446112" w14:textId="77777777" w:rsidR="009B54F5" w:rsidRDefault="009B54F5">
      <w:pPr>
        <w:spacing w:after="0"/>
      </w:pPr>
      <w:r>
        <w:continuationSeparator/>
      </w:r>
    </w:p>
  </w:footnote>
  <w:footnote w:type="continuationNotice" w:id="1">
    <w:p w14:paraId="11D9EDD3" w14:textId="77777777" w:rsidR="009B54F5" w:rsidRDefault="009B54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30015867">
    <w:abstractNumId w:val="6"/>
  </w:num>
  <w:num w:numId="2" w16cid:durableId="1240942015">
    <w:abstractNumId w:val="4"/>
  </w:num>
  <w:num w:numId="3" w16cid:durableId="1797944222">
    <w:abstractNumId w:val="5"/>
  </w:num>
  <w:num w:numId="4" w16cid:durableId="1000040108">
    <w:abstractNumId w:val="2"/>
  </w:num>
  <w:num w:numId="5" w16cid:durableId="580599299">
    <w:abstractNumId w:val="0"/>
  </w:num>
  <w:num w:numId="6" w16cid:durableId="8940467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243747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108159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55025"/>
    <w:rsid w:val="000560DA"/>
    <w:rsid w:val="000676C9"/>
    <w:rsid w:val="00070D26"/>
    <w:rsid w:val="000732FF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B49"/>
    <w:rsid w:val="00120BB4"/>
    <w:rsid w:val="001212F4"/>
    <w:rsid w:val="00136298"/>
    <w:rsid w:val="00170E87"/>
    <w:rsid w:val="00184FC2"/>
    <w:rsid w:val="00187B54"/>
    <w:rsid w:val="0019380E"/>
    <w:rsid w:val="001959A6"/>
    <w:rsid w:val="00196638"/>
    <w:rsid w:val="00197288"/>
    <w:rsid w:val="001B621C"/>
    <w:rsid w:val="001D6BF0"/>
    <w:rsid w:val="001D7760"/>
    <w:rsid w:val="00202791"/>
    <w:rsid w:val="002076AF"/>
    <w:rsid w:val="002076C7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39"/>
    <w:rsid w:val="00463D94"/>
    <w:rsid w:val="004856F2"/>
    <w:rsid w:val="0049035A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505790"/>
    <w:rsid w:val="005072A6"/>
    <w:rsid w:val="0051666D"/>
    <w:rsid w:val="00520B0B"/>
    <w:rsid w:val="00532F84"/>
    <w:rsid w:val="00537C4A"/>
    <w:rsid w:val="005407DC"/>
    <w:rsid w:val="005414AD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4F92"/>
    <w:rsid w:val="00804DDD"/>
    <w:rsid w:val="008077B5"/>
    <w:rsid w:val="00811E3B"/>
    <w:rsid w:val="00833929"/>
    <w:rsid w:val="00842DAD"/>
    <w:rsid w:val="00843945"/>
    <w:rsid w:val="008508AE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3036F"/>
    <w:rsid w:val="009303FB"/>
    <w:rsid w:val="00951287"/>
    <w:rsid w:val="00952030"/>
    <w:rsid w:val="00964D1F"/>
    <w:rsid w:val="00974EA7"/>
    <w:rsid w:val="00985986"/>
    <w:rsid w:val="009921C3"/>
    <w:rsid w:val="00993644"/>
    <w:rsid w:val="00994B2F"/>
    <w:rsid w:val="00996844"/>
    <w:rsid w:val="0099764C"/>
    <w:rsid w:val="009B54F5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777B"/>
    <w:rsid w:val="00A13255"/>
    <w:rsid w:val="00A24636"/>
    <w:rsid w:val="00A273FD"/>
    <w:rsid w:val="00A36605"/>
    <w:rsid w:val="00A36D3B"/>
    <w:rsid w:val="00A4280E"/>
    <w:rsid w:val="00A4716B"/>
    <w:rsid w:val="00A64578"/>
    <w:rsid w:val="00A718AA"/>
    <w:rsid w:val="00A83B34"/>
    <w:rsid w:val="00A9062C"/>
    <w:rsid w:val="00AA10D6"/>
    <w:rsid w:val="00AA15D6"/>
    <w:rsid w:val="00AB59C2"/>
    <w:rsid w:val="00AD4DB3"/>
    <w:rsid w:val="00AD6309"/>
    <w:rsid w:val="00AE1F0C"/>
    <w:rsid w:val="00AF01E8"/>
    <w:rsid w:val="00B0687E"/>
    <w:rsid w:val="00B1054C"/>
    <w:rsid w:val="00B10E54"/>
    <w:rsid w:val="00B17324"/>
    <w:rsid w:val="00B354AE"/>
    <w:rsid w:val="00B51EDB"/>
    <w:rsid w:val="00B55955"/>
    <w:rsid w:val="00B77A21"/>
    <w:rsid w:val="00B8692A"/>
    <w:rsid w:val="00B96CF7"/>
    <w:rsid w:val="00B97703"/>
    <w:rsid w:val="00BA5658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409EE"/>
    <w:rsid w:val="00C440FE"/>
    <w:rsid w:val="00C5122B"/>
    <w:rsid w:val="00C52F78"/>
    <w:rsid w:val="00C619DC"/>
    <w:rsid w:val="00C71878"/>
    <w:rsid w:val="00C804E3"/>
    <w:rsid w:val="00C855D0"/>
    <w:rsid w:val="00C868F9"/>
    <w:rsid w:val="00C930D2"/>
    <w:rsid w:val="00CB14D3"/>
    <w:rsid w:val="00CD2A0B"/>
    <w:rsid w:val="00CE091B"/>
    <w:rsid w:val="00CE407B"/>
    <w:rsid w:val="00CF17F8"/>
    <w:rsid w:val="00CF6087"/>
    <w:rsid w:val="00D00EAA"/>
    <w:rsid w:val="00D03786"/>
    <w:rsid w:val="00D05728"/>
    <w:rsid w:val="00D26393"/>
    <w:rsid w:val="00D336CA"/>
    <w:rsid w:val="00D35E94"/>
    <w:rsid w:val="00D40CA0"/>
    <w:rsid w:val="00D41A53"/>
    <w:rsid w:val="00D50D6D"/>
    <w:rsid w:val="00D52C7E"/>
    <w:rsid w:val="00D54A3B"/>
    <w:rsid w:val="00D56DBC"/>
    <w:rsid w:val="00D60E33"/>
    <w:rsid w:val="00D67C28"/>
    <w:rsid w:val="00D829FA"/>
    <w:rsid w:val="00D8794E"/>
    <w:rsid w:val="00D92115"/>
    <w:rsid w:val="00DA4786"/>
    <w:rsid w:val="00DA7E46"/>
    <w:rsid w:val="00DB349B"/>
    <w:rsid w:val="00DC14EA"/>
    <w:rsid w:val="00DC265F"/>
    <w:rsid w:val="00DC2E86"/>
    <w:rsid w:val="00DC4E0E"/>
    <w:rsid w:val="00DD245F"/>
    <w:rsid w:val="00DE127E"/>
    <w:rsid w:val="00DF1F22"/>
    <w:rsid w:val="00DF2684"/>
    <w:rsid w:val="00E02080"/>
    <w:rsid w:val="00E061C5"/>
    <w:rsid w:val="00E20124"/>
    <w:rsid w:val="00E26EDF"/>
    <w:rsid w:val="00E351BA"/>
    <w:rsid w:val="00E352EF"/>
    <w:rsid w:val="00E3570C"/>
    <w:rsid w:val="00E40D95"/>
    <w:rsid w:val="00E44D0B"/>
    <w:rsid w:val="00E6729C"/>
    <w:rsid w:val="00E704CF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229E"/>
    <w:rsid w:val="00F43847"/>
    <w:rsid w:val="00F60244"/>
    <w:rsid w:val="00F67A8F"/>
    <w:rsid w:val="00FB1D19"/>
    <w:rsid w:val="00FC2B44"/>
    <w:rsid w:val="00FC518B"/>
    <w:rsid w:val="00FD520D"/>
    <w:rsid w:val="00FD69DB"/>
    <w:rsid w:val="00FE1932"/>
    <w:rsid w:val="00FF0A48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C0314"/>
  <w15:docId w15:val="{D3F41652-C421-442A-894A-307E7667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1</Pages>
  <Words>276</Words>
  <Characters>1579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1852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EricssonSS1030</cp:lastModifiedBy>
  <cp:revision>191</cp:revision>
  <cp:lastPrinted>2002-04-23T07:10:00Z</cp:lastPrinted>
  <dcterms:created xsi:type="dcterms:W3CDTF">2020-01-14T15:01:00Z</dcterms:created>
  <dcterms:modified xsi:type="dcterms:W3CDTF">2023-11-03T16:05:00Z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